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20A40A16" w:rsidR="00C67E66" w:rsidRPr="00CC6F83" w:rsidRDefault="002B051B" w:rsidP="002919F5">
      <w:pPr>
        <w:pStyle w:val="berschrift1"/>
      </w:pPr>
      <w:r>
        <w:t>Tarea n.º 1: Vehículo Mecanum con detección de obstáculos</w:t>
      </w:r>
    </w:p>
    <w:p w14:paraId="7D582400" w14:textId="6FB59FCE" w:rsidR="00C67E66" w:rsidRDefault="00E3739C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En esta tarea de iniciación, las alumnas y los alumnos serán introducidos en la navegación de un vehículo con ruedas Mecanum. En ella se desarrollarán funciones para abstraer los movimientos. El vehículo aprende a moverse en el espacio y a esquivar obstáculos y líneas límite.</w:t>
      </w:r>
    </w:p>
    <w:p w14:paraId="25C08A4A" w14:textId="7D84D3BD" w:rsidR="001B0D50" w:rsidRDefault="00F72A94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br/>
        <w:t>Las ruedas omnidireccionales son aquellas</w:t>
      </w:r>
      <w:r>
        <w:t xml:space="preserve"> </w:t>
      </w:r>
      <w:r>
        <w:rPr>
          <w:rFonts w:asciiTheme="minorBidi" w:hAnsiTheme="minorBidi"/>
        </w:rPr>
        <w:t>con las que un vehículo puede moverse en cualquier momento en cualquier dirección. Con la rueda Mecanum, los rodillos forman un ángulo con respecto al eje principal y permiten así maniobras de conducción omnidireccionales.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67311F86" w:rsidR="00EF323F" w:rsidRPr="007F41DA" w:rsidRDefault="00E3739C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 de un vehículo con ruedas Mecanum y detección de obstáculos.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7910D388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Comprender el funcionamiento de las ruedas Mecanum y su control </w:t>
      </w:r>
    </w:p>
    <w:p w14:paraId="158FF2A8" w14:textId="77777777" w:rsidR="00E3739C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Programación clara mediante variables de estado y funciones</w:t>
      </w:r>
    </w:p>
    <w:p w14:paraId="4E5CE063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Detección de líneas y obstáculos a través de sensores (infrarrojo, ultrasonido)</w:t>
      </w:r>
    </w:p>
    <w:p w14:paraId="095A24BF" w14:textId="1E626B80" w:rsidR="00CF31E7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Navegación por impulsos del motor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381A1D46" w14:textId="2EF74FB1" w:rsidR="00E3739C" w:rsidRPr="007F41DA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montar el modelo básico de vehículo Mecanum con sensores siguiendo el manual de instrucciones, las alumnas y los alumnos necesitan 45-90 minutos, dependiendo de la experiencia previa (una o dos clases).</w:t>
      </w:r>
    </w:p>
    <w:p w14:paraId="5CE1DF4B" w14:textId="77777777" w:rsidR="00E3739C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desarrollo del programa para resolver las tareas de programación, las alumnas y los alumnos, siempre y cuando tengan experiencia con el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, necesitan dos o tres clases (90-135 minutos). </w:t>
      </w:r>
    </w:p>
    <w:p w14:paraId="0FE548A4" w14:textId="60402A6B" w:rsidR="00303752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La realización de las tareas experimentales requiere otros 90-135 minutos.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6C954F6C" w:rsidR="00642959" w:rsidRDefault="00642959" w:rsidP="00642959">
      <w:pPr>
        <w:pStyle w:val="berschrift1"/>
      </w:pPr>
      <w:r>
        <w:t>Tarea n.º 1: Vehículo Mecanum con detección de obstáculos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106E0AB3" w14:textId="77777777" w:rsidR="00E3739C" w:rsidRPr="009C6B9D" w:rsidRDefault="00E3739C" w:rsidP="00E3739C">
      <w:pPr>
        <w:pStyle w:val="AufzhlungTabelle"/>
      </w:pPr>
      <w:r>
        <w:t xml:space="preserve">Ordenador para el desarrollo de programas, localmente o a través de la interfaz web. </w:t>
      </w:r>
    </w:p>
    <w:p w14:paraId="689D219C" w14:textId="77777777" w:rsidR="00E3739C" w:rsidRDefault="00E3739C" w:rsidP="00E3739C">
      <w:pPr>
        <w:pStyle w:val="AufzhlungTabelle"/>
      </w:pPr>
      <w:r>
        <w:t xml:space="preserve">Cable USB o conexión BLE o wifi para transferir el programa al TXT4.0. </w:t>
      </w:r>
    </w:p>
    <w:p w14:paraId="4EE660C4" w14:textId="6F1F3A6E" w:rsidR="00642959" w:rsidRPr="009C6B9D" w:rsidRDefault="00E3739C" w:rsidP="00E3739C">
      <w:pPr>
        <w:pStyle w:val="AufzhlungTabelle"/>
      </w:pPr>
      <w:r>
        <w:t>Hoja de ruta con línea circular negra cerrada de 2 cm de ancho (del Robotics TXT 4.0 Base Set).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Pr="00603BCE" w:rsidRDefault="00642959" w:rsidP="00642959">
      <w:pPr>
        <w:pStyle w:val="berschrift2"/>
        <w:rPr>
          <w:lang w:val="en-US"/>
        </w:rPr>
      </w:pPr>
      <w:r w:rsidRPr="00603BCE">
        <w:rPr>
          <w:lang w:val="en-US"/>
        </w:rPr>
        <w:t>Más información</w:t>
      </w:r>
    </w:p>
    <w:p w14:paraId="33E1879B" w14:textId="35A4838E" w:rsidR="00642959" w:rsidRPr="00603BCE" w:rsidRDefault="00642959" w:rsidP="00642959">
      <w:pPr>
        <w:pStyle w:val="Literatur"/>
        <w:rPr>
          <w:rFonts w:asciiTheme="minorBidi" w:hAnsiTheme="minorBidi" w:cstheme="minorBidi"/>
          <w:lang w:val="en-US"/>
        </w:rPr>
      </w:pPr>
      <w:r w:rsidRPr="00603BCE">
        <w:rPr>
          <w:rFonts w:asciiTheme="minorBidi" w:hAnsiTheme="minorBidi"/>
          <w:lang w:val="en-US"/>
        </w:rPr>
        <w:t>[1]</w:t>
      </w:r>
      <w:r w:rsidRPr="00603BCE">
        <w:rPr>
          <w:rFonts w:asciiTheme="minorBidi" w:hAnsiTheme="minorBidi"/>
          <w:lang w:val="en-US"/>
        </w:rPr>
        <w:tab/>
        <w:t xml:space="preserve">FRC Team 2605 (Bellingham, Washington): </w:t>
      </w:r>
      <w:hyperlink r:id="rId10" w:history="1">
        <w:r w:rsidRPr="00603BCE">
          <w:rPr>
            <w:rStyle w:val="Hyperlink"/>
            <w:rFonts w:asciiTheme="minorBidi" w:hAnsiTheme="minorBidi"/>
            <w:i/>
            <w:lang w:val="en-US"/>
          </w:rPr>
          <w:t>How a Mecanum Drive Works</w:t>
        </w:r>
      </w:hyperlink>
      <w:r w:rsidRPr="00603BCE">
        <w:rPr>
          <w:rFonts w:asciiTheme="minorBidi" w:hAnsiTheme="minorBidi"/>
          <w:lang w:val="en-US"/>
        </w:rPr>
        <w:t>. github.io</w:t>
      </w:r>
    </w:p>
    <w:p w14:paraId="6E1C0F7C" w14:textId="631BDB5A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Editor de diagramas en línea para crear diagramas de transición de estados (formato drawio): </w:t>
      </w:r>
      <w:hyperlink r:id="rId11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4B5A2" w14:textId="77777777" w:rsidR="00F230FE" w:rsidRDefault="00F230FE">
      <w:r>
        <w:separator/>
      </w:r>
    </w:p>
  </w:endnote>
  <w:endnote w:type="continuationSeparator" w:id="0">
    <w:p w14:paraId="18C23930" w14:textId="77777777" w:rsidR="00F230FE" w:rsidRDefault="00F2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BC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BC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352E" w14:textId="77777777" w:rsidR="00F230FE" w:rsidRDefault="00F230FE">
      <w:r>
        <w:separator/>
      </w:r>
    </w:p>
  </w:footnote>
  <w:footnote w:type="continuationSeparator" w:id="0">
    <w:p w14:paraId="619E08F6" w14:textId="77777777" w:rsidR="00F230FE" w:rsidRDefault="00F23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391490A6" w:rsidR="008F1C46" w:rsidRPr="00A57C37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Ruedas omnidireccionales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0465843">
    <w:abstractNumId w:val="21"/>
  </w:num>
  <w:num w:numId="2" w16cid:durableId="1994917468">
    <w:abstractNumId w:val="10"/>
  </w:num>
  <w:num w:numId="3" w16cid:durableId="2064482001">
    <w:abstractNumId w:val="10"/>
  </w:num>
  <w:num w:numId="4" w16cid:durableId="1365715826">
    <w:abstractNumId w:val="10"/>
  </w:num>
  <w:num w:numId="5" w16cid:durableId="928083975">
    <w:abstractNumId w:val="10"/>
  </w:num>
  <w:num w:numId="6" w16cid:durableId="1065839836">
    <w:abstractNumId w:val="10"/>
  </w:num>
  <w:num w:numId="7" w16cid:durableId="1279797886">
    <w:abstractNumId w:val="10"/>
  </w:num>
  <w:num w:numId="8" w16cid:durableId="1778402870">
    <w:abstractNumId w:val="10"/>
  </w:num>
  <w:num w:numId="9" w16cid:durableId="1519928495">
    <w:abstractNumId w:val="10"/>
  </w:num>
  <w:num w:numId="10" w16cid:durableId="1870679647">
    <w:abstractNumId w:val="10"/>
  </w:num>
  <w:num w:numId="11" w16cid:durableId="673344744">
    <w:abstractNumId w:val="13"/>
  </w:num>
  <w:num w:numId="12" w16cid:durableId="1883328656">
    <w:abstractNumId w:val="25"/>
  </w:num>
  <w:num w:numId="13" w16cid:durableId="871915112">
    <w:abstractNumId w:val="12"/>
  </w:num>
  <w:num w:numId="14" w16cid:durableId="444884182">
    <w:abstractNumId w:val="28"/>
  </w:num>
  <w:num w:numId="15" w16cid:durableId="340670970">
    <w:abstractNumId w:val="16"/>
  </w:num>
  <w:num w:numId="16" w16cid:durableId="1131748638">
    <w:abstractNumId w:val="14"/>
  </w:num>
  <w:num w:numId="17" w16cid:durableId="822434429">
    <w:abstractNumId w:val="15"/>
  </w:num>
  <w:num w:numId="18" w16cid:durableId="1514294662">
    <w:abstractNumId w:val="17"/>
  </w:num>
  <w:num w:numId="19" w16cid:durableId="49690686">
    <w:abstractNumId w:val="27"/>
  </w:num>
  <w:num w:numId="20" w16cid:durableId="95906114">
    <w:abstractNumId w:val="24"/>
  </w:num>
  <w:num w:numId="21" w16cid:durableId="534271123">
    <w:abstractNumId w:val="23"/>
  </w:num>
  <w:num w:numId="22" w16cid:durableId="1958023115">
    <w:abstractNumId w:val="18"/>
  </w:num>
  <w:num w:numId="23" w16cid:durableId="1387417198">
    <w:abstractNumId w:val="20"/>
  </w:num>
  <w:num w:numId="24" w16cid:durableId="1689019738">
    <w:abstractNumId w:val="19"/>
  </w:num>
  <w:num w:numId="25" w16cid:durableId="642395911">
    <w:abstractNumId w:val="22"/>
  </w:num>
  <w:num w:numId="26" w16cid:durableId="1827933078">
    <w:abstractNumId w:val="26"/>
  </w:num>
  <w:num w:numId="27" w16cid:durableId="1005129730">
    <w:abstractNumId w:val="9"/>
  </w:num>
  <w:num w:numId="28" w16cid:durableId="570509293">
    <w:abstractNumId w:val="7"/>
  </w:num>
  <w:num w:numId="29" w16cid:durableId="1753507108">
    <w:abstractNumId w:val="6"/>
  </w:num>
  <w:num w:numId="30" w16cid:durableId="34232607">
    <w:abstractNumId w:val="5"/>
  </w:num>
  <w:num w:numId="31" w16cid:durableId="253975651">
    <w:abstractNumId w:val="4"/>
  </w:num>
  <w:num w:numId="32" w16cid:durableId="1148092144">
    <w:abstractNumId w:val="8"/>
  </w:num>
  <w:num w:numId="33" w16cid:durableId="2104065280">
    <w:abstractNumId w:val="3"/>
  </w:num>
  <w:num w:numId="34" w16cid:durableId="1570070935">
    <w:abstractNumId w:val="2"/>
  </w:num>
  <w:num w:numId="35" w16cid:durableId="714702116">
    <w:abstractNumId w:val="1"/>
  </w:num>
  <w:num w:numId="36" w16cid:durableId="1238632778">
    <w:abstractNumId w:val="0"/>
  </w:num>
  <w:num w:numId="37" w16cid:durableId="180022458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5498D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4EB4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3BC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130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2A09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eamonsters-2605.github.io/archive/mecanu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309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2021-09-27T05:56:00Z</dcterms:created>
  <dcterms:modified xsi:type="dcterms:W3CDTF">2023-04-04T15:13:00Z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